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95B8F" w14:textId="5C4414C5" w:rsidR="00407F9C" w:rsidRDefault="00407F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Isabella MARKENFELD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1406 -     )</w:t>
      </w:r>
    </w:p>
    <w:p w14:paraId="16539106" w14:textId="77777777" w:rsidR="00407F9C" w:rsidRDefault="00407F9C" w:rsidP="009139A6">
      <w:pPr>
        <w:pStyle w:val="NoSpacing"/>
        <w:rPr>
          <w:rFonts w:cs="Times New Roman"/>
          <w:szCs w:val="24"/>
        </w:rPr>
      </w:pPr>
    </w:p>
    <w:p w14:paraId="5CBB6999" w14:textId="77777777" w:rsidR="00407F9C" w:rsidRDefault="00407F9C" w:rsidP="009139A6">
      <w:pPr>
        <w:pStyle w:val="NoSpacing"/>
        <w:rPr>
          <w:rFonts w:cs="Times New Roman"/>
          <w:szCs w:val="24"/>
        </w:rPr>
      </w:pPr>
    </w:p>
    <w:p w14:paraId="4BAC61BF" w14:textId="3953987B" w:rsidR="00407F9C" w:rsidRDefault="00407F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Thomas </w:t>
      </w:r>
      <w:proofErr w:type="spellStart"/>
      <w:r>
        <w:rPr>
          <w:rFonts w:cs="Times New Roman"/>
          <w:szCs w:val="24"/>
        </w:rPr>
        <w:t>Markenfeld</w:t>
      </w:r>
      <w:proofErr w:type="spellEnd"/>
      <w:r>
        <w:rPr>
          <w:rFonts w:cs="Times New Roman"/>
          <w:szCs w:val="24"/>
        </w:rPr>
        <w:t xml:space="preserve"> and his wife, Dionysia.</w:t>
      </w:r>
    </w:p>
    <w:p w14:paraId="3B814C6E" w14:textId="3B63FA72" w:rsidR="00407F9C" w:rsidRDefault="00407F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5BE3BEE8" w14:textId="7ECA296F" w:rsidR="00407F9C" w:rsidRDefault="00407F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John </w:t>
      </w:r>
      <w:proofErr w:type="spellStart"/>
      <w:r>
        <w:rPr>
          <w:rFonts w:cs="Times New Roman"/>
          <w:szCs w:val="24"/>
        </w:rPr>
        <w:t>Mauleverer</w:t>
      </w:r>
      <w:proofErr w:type="spellEnd"/>
      <w:r>
        <w:rPr>
          <w:rFonts w:cs="Times New Roman"/>
          <w:szCs w:val="24"/>
        </w:rPr>
        <w:t>.  (ibid.)</w:t>
      </w:r>
    </w:p>
    <w:p w14:paraId="3DA416B1" w14:textId="1B86E1B8" w:rsidR="00407F9C" w:rsidRDefault="00407F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Robert, Halnath and William</w:t>
      </w:r>
      <w:r w:rsidR="00F91289">
        <w:rPr>
          <w:rFonts w:cs="Times New Roman"/>
          <w:szCs w:val="24"/>
        </w:rPr>
        <w:t>.   (ibid.)</w:t>
      </w:r>
    </w:p>
    <w:p w14:paraId="02F9F447" w14:textId="77777777" w:rsidR="00F91289" w:rsidRDefault="00F91289" w:rsidP="009139A6">
      <w:pPr>
        <w:pStyle w:val="NoSpacing"/>
        <w:rPr>
          <w:rFonts w:cs="Times New Roman"/>
          <w:szCs w:val="24"/>
        </w:rPr>
      </w:pPr>
    </w:p>
    <w:p w14:paraId="51F4F95D" w14:textId="77777777" w:rsidR="00F91289" w:rsidRDefault="00F91289" w:rsidP="009139A6">
      <w:pPr>
        <w:pStyle w:val="NoSpacing"/>
        <w:rPr>
          <w:rFonts w:cs="Times New Roman"/>
          <w:szCs w:val="24"/>
        </w:rPr>
      </w:pPr>
    </w:p>
    <w:p w14:paraId="6CDC0F86" w14:textId="35EDAE96" w:rsidR="00F91289" w:rsidRPr="00407F9C" w:rsidRDefault="00F912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December 2023</w:t>
      </w:r>
    </w:p>
    <w:sectPr w:rsidR="00F91289" w:rsidRPr="00407F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D8370" w14:textId="77777777" w:rsidR="00407F9C" w:rsidRDefault="00407F9C" w:rsidP="009139A6">
      <w:r>
        <w:separator/>
      </w:r>
    </w:p>
  </w:endnote>
  <w:endnote w:type="continuationSeparator" w:id="0">
    <w:p w14:paraId="4BB47A28" w14:textId="77777777" w:rsidR="00407F9C" w:rsidRDefault="00407F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7CE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AB2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DB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C615C" w14:textId="77777777" w:rsidR="00407F9C" w:rsidRDefault="00407F9C" w:rsidP="009139A6">
      <w:r>
        <w:separator/>
      </w:r>
    </w:p>
  </w:footnote>
  <w:footnote w:type="continuationSeparator" w:id="0">
    <w:p w14:paraId="02CDDB92" w14:textId="77777777" w:rsidR="00407F9C" w:rsidRDefault="00407F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59C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F5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E0D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9C"/>
    <w:rsid w:val="000666E0"/>
    <w:rsid w:val="002510B7"/>
    <w:rsid w:val="00407F9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9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79DFA"/>
  <w15:chartTrackingRefBased/>
  <w15:docId w15:val="{1ECCCB3F-B033-4A10-8073-229FEA73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2023-12-30T22:05:00Z</dcterms:created>
  <dcterms:modified xsi:type="dcterms:W3CDTF">2023-12-30T22:18:00Z</dcterms:modified>
</cp:coreProperties>
</file>